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D8EF2" w14:textId="14EC40CF" w:rsidR="007E331F" w:rsidRPr="002204F8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2204F8">
        <w:rPr>
          <w:rFonts w:asciiTheme="minorHAnsi" w:hAnsiTheme="minorHAnsi" w:cstheme="minorHAnsi"/>
          <w:b w:val="0"/>
          <w:i/>
          <w:iCs/>
          <w:sz w:val="20"/>
          <w:szCs w:val="20"/>
        </w:rPr>
        <w:t xml:space="preserve">Załącznik nr </w:t>
      </w:r>
      <w:r w:rsidR="00EE7E2A" w:rsidRPr="002204F8">
        <w:rPr>
          <w:rFonts w:asciiTheme="minorHAnsi" w:hAnsiTheme="minorHAnsi" w:cstheme="minorHAnsi"/>
          <w:i/>
          <w:iCs/>
          <w:sz w:val="20"/>
          <w:szCs w:val="20"/>
        </w:rPr>
        <w:t>3</w:t>
      </w:r>
      <w:r w:rsidRPr="002204F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2204F8">
        <w:rPr>
          <w:rFonts w:asciiTheme="minorHAnsi" w:hAnsiTheme="minorHAnsi" w:cstheme="minorHAnsi"/>
          <w:b w:val="0"/>
          <w:i/>
          <w:iCs/>
          <w:sz w:val="20"/>
          <w:szCs w:val="20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2204F8" w14:paraId="06A58392" w14:textId="77777777" w:rsidTr="005844F6">
        <w:tc>
          <w:tcPr>
            <w:tcW w:w="9104" w:type="dxa"/>
            <w:shd w:val="clear" w:color="auto" w:fill="F2F2F2"/>
          </w:tcPr>
          <w:p w14:paraId="78F268A5" w14:textId="220E261E" w:rsidR="008A3551" w:rsidRPr="002204F8" w:rsidRDefault="00F31EAC" w:rsidP="002204F8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2204F8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2204F8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184A96AF" w14:textId="77777777" w:rsidR="00F31EAC" w:rsidRPr="002204F8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2204F8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2204F8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2204F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2204F8" w14:paraId="7FE22192" w14:textId="77777777">
        <w:tc>
          <w:tcPr>
            <w:tcW w:w="2268" w:type="dxa"/>
          </w:tcPr>
          <w:p w14:paraId="00837B2A" w14:textId="77777777" w:rsidR="00140C27" w:rsidRPr="002204F8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4F18A797" w14:textId="06F99435" w:rsidR="00140C27" w:rsidRPr="002204F8" w:rsidRDefault="00EE7E2A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odbiór, transport  i unieszkodliwianie odpadów medycznych z placówek Samodzielnego Publicznego Zakładu Opieki Zdrowotnej w Siedlcach</w:t>
            </w:r>
            <w:r w:rsidR="00140C27" w:rsidRPr="002204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</w:tr>
      <w:tr w:rsidR="00EE7E2A" w:rsidRPr="002204F8" w14:paraId="6B401447" w14:textId="77777777" w:rsidTr="00D3024F">
        <w:tc>
          <w:tcPr>
            <w:tcW w:w="2268" w:type="dxa"/>
          </w:tcPr>
          <w:p w14:paraId="59E14AF3" w14:textId="77777777" w:rsidR="00EE7E2A" w:rsidRPr="002204F8" w:rsidRDefault="00EE7E2A" w:rsidP="00D3024F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33053E9E" w14:textId="1BBE5AEC" w:rsidR="00EE7E2A" w:rsidRPr="002204F8" w:rsidRDefault="00EE7E2A" w:rsidP="00D3024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odpady medyczne/582/2026</w:t>
            </w:r>
          </w:p>
        </w:tc>
      </w:tr>
    </w:tbl>
    <w:p w14:paraId="506D5CBF" w14:textId="77777777" w:rsidR="00AA39D6" w:rsidRPr="002204F8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sz w:val="20"/>
          <w:szCs w:val="20"/>
        </w:rPr>
        <w:t>my niżej podpisani:</w:t>
      </w:r>
    </w:p>
    <w:p w14:paraId="0E8BEA66" w14:textId="77777777" w:rsidR="00EB7584" w:rsidRPr="002204F8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204F8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28AC0AD2" w14:textId="77777777" w:rsidR="00EB7584" w:rsidRPr="002204F8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6B27E3DE" w14:textId="77777777" w:rsidR="00AA39D6" w:rsidRPr="002204F8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sz w:val="20"/>
          <w:szCs w:val="20"/>
        </w:rPr>
        <w:t>d</w:t>
      </w:r>
      <w:r w:rsidR="00AA39D6" w:rsidRPr="002204F8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745DA3B9" w14:textId="77777777" w:rsidR="00AE2ACB" w:rsidRPr="002204F8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2204F8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475ED596" w14:textId="77777777" w:rsidR="00ED4154" w:rsidRPr="002204F8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2204F8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2204F8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2204F8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2204F8" w14:paraId="4AF336F3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C34AC31" w14:textId="77777777" w:rsidR="00AE2ACB" w:rsidRPr="002204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2BBE9F54" w14:textId="77777777" w:rsidR="00AE2ACB" w:rsidRPr="002204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204F8" w14:paraId="035C5E30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F8FF585" w14:textId="77777777" w:rsidR="00AE2ACB" w:rsidRPr="002204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00CAE914" w14:textId="77777777" w:rsidR="00AE2ACB" w:rsidRPr="002204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2204F8" w14:paraId="627D61E9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9961A94" w14:textId="77777777" w:rsidR="008A3551" w:rsidRPr="002204F8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5E865525" w14:textId="77777777" w:rsidR="008A3551" w:rsidRPr="002204F8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204F8" w14:paraId="2A9DFC53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F220228" w14:textId="77777777" w:rsidR="00AE2ACB" w:rsidRPr="002204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2204F8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56B9A28E" w14:textId="77777777" w:rsidR="00AE2ACB" w:rsidRPr="002204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204F8" w14:paraId="161B0F2A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09E5D4B9" w14:textId="77777777" w:rsidR="00AE2ACB" w:rsidRPr="002204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2204F8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511E6525" w14:textId="77777777" w:rsidR="00AE2ACB" w:rsidRPr="002204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04F8" w:rsidRPr="002204F8" w14:paraId="69B4BA4B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BCF51EE" w14:textId="6C4D4081" w:rsidR="002204F8" w:rsidRPr="002204F8" w:rsidRDefault="002204F8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KRS</w:t>
            </w:r>
            <w:r w:rsidRPr="002204F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2204F8">
              <w:rPr>
                <w:rFonts w:ascii="Calibri" w:eastAsia="Calibri" w:hAnsi="Calibri" w:cs="Calibr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5B871EC8" w14:textId="77777777" w:rsidR="002204F8" w:rsidRPr="002204F8" w:rsidRDefault="002204F8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204F8" w14:paraId="1C6F40EA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2721861E" w14:textId="77777777" w:rsidR="00AE2ACB" w:rsidRPr="002204F8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2204F8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2204F8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2204F8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4C22E7CB" w14:textId="77777777" w:rsidR="00C0785C" w:rsidRPr="002204F8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204F8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722327BE" w14:textId="77777777" w:rsidR="00C0785C" w:rsidRPr="002204F8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204F8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49B88B6D" w14:textId="77777777" w:rsidR="00C0785C" w:rsidRPr="002204F8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204F8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47C9A18D" w14:textId="77777777" w:rsidR="00C0785C" w:rsidRPr="002204F8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204F8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1D47669B" w14:textId="77777777" w:rsidR="00C0785C" w:rsidRPr="002204F8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204F8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57380D9E" w14:textId="77777777" w:rsidR="00497AEE" w:rsidRPr="002204F8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204F8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731A14AA" w14:textId="77777777" w:rsidR="00C11FEF" w:rsidRPr="002204F8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4A97BEC9" w14:textId="77777777" w:rsidR="004D5A42" w:rsidRPr="002204F8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2204F8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2204F8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2204F8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2204F8">
        <w:rPr>
          <w:rFonts w:asciiTheme="minorHAnsi" w:hAnsiTheme="minorHAnsi" w:cstheme="minorHAnsi"/>
          <w:sz w:val="20"/>
          <w:szCs w:val="20"/>
        </w:rPr>
        <w:t>,</w:t>
      </w:r>
      <w:r w:rsidR="007F3E87" w:rsidRPr="002204F8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2204F8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2204F8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2204F8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2204F8">
        <w:rPr>
          <w:rFonts w:asciiTheme="minorHAnsi" w:hAnsiTheme="minorHAnsi" w:cstheme="minorHAnsi"/>
          <w:sz w:val="20"/>
          <w:szCs w:val="20"/>
        </w:rPr>
        <w:t>).</w:t>
      </w:r>
    </w:p>
    <w:p w14:paraId="3A7EF6C4" w14:textId="77777777" w:rsidR="00B964C4" w:rsidRPr="002204F8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204F8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2204F8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2204F8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2204F8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33CD9D90" w14:textId="77777777" w:rsidR="00A8509D" w:rsidRPr="002204F8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2204F8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7222676A" w14:textId="77777777" w:rsidR="006D09E0" w:rsidRPr="002204F8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2204F8" w14:paraId="527B3CC8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2CE64000" w14:textId="77777777" w:rsidR="007F3E87" w:rsidRPr="002204F8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2204F8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2204F8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18320875" w14:textId="77777777" w:rsidR="007F3E87" w:rsidRPr="002204F8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EE7E2A" w:rsidRPr="002204F8" w14:paraId="7A12C5D1" w14:textId="77777777" w:rsidTr="00D3024F">
        <w:tc>
          <w:tcPr>
            <w:tcW w:w="1276" w:type="dxa"/>
            <w:vAlign w:val="center"/>
          </w:tcPr>
          <w:p w14:paraId="6DFAF6A7" w14:textId="69BA47C7" w:rsidR="00EE7E2A" w:rsidRPr="002204F8" w:rsidRDefault="00EE7E2A" w:rsidP="00D3024F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4FD55EF3" w14:textId="558FD971" w:rsidR="00EE7E2A" w:rsidRPr="002204F8" w:rsidRDefault="00EE7E2A" w:rsidP="00D3024F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odbiór, transport  i unieszkodliwianie odpadów medycznych z placówek Samodzielnego Publicznego Zakładu Opieki Zdrowotnej w Siedlcach</w:t>
            </w:r>
          </w:p>
          <w:p w14:paraId="47A87AE6" w14:textId="77777777" w:rsidR="00EE7E2A" w:rsidRPr="002204F8" w:rsidRDefault="00EE7E2A" w:rsidP="00D3024F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57FB59A" w14:textId="77777777" w:rsidR="00EE7E2A" w:rsidRPr="002204F8" w:rsidRDefault="00EE7E2A" w:rsidP="00D3024F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F66ABF0" w14:textId="77777777" w:rsidR="00EE7E2A" w:rsidRPr="002204F8" w:rsidRDefault="00EE7E2A" w:rsidP="00D3024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0DEEB9C" w14:textId="77777777" w:rsidR="00EE7E2A" w:rsidRPr="002204F8" w:rsidRDefault="00EE7E2A" w:rsidP="00D3024F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3C2BB78" w14:textId="77777777" w:rsidR="00EE7E2A" w:rsidRDefault="00EE7E2A" w:rsidP="00D3024F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4A05D4F6" w14:textId="77777777" w:rsidR="002204F8" w:rsidRPr="002204F8" w:rsidRDefault="002204F8" w:rsidP="002204F8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W tym cena za wywóz i utylizację 1 kg odpadów:</w:t>
            </w:r>
          </w:p>
          <w:p w14:paraId="5CC7B4B0" w14:textId="77777777" w:rsidR="002204F8" w:rsidRPr="002204F8" w:rsidRDefault="002204F8" w:rsidP="002204F8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netto ……………. zł</w:t>
            </w:r>
          </w:p>
          <w:p w14:paraId="746B9D2D" w14:textId="77777777" w:rsidR="002204F8" w:rsidRPr="002204F8" w:rsidRDefault="002204F8" w:rsidP="002204F8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30175D8" w14:textId="5F79ADFF" w:rsidR="002204F8" w:rsidRPr="002204F8" w:rsidRDefault="002204F8" w:rsidP="002204F8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brutto …………………….zł</w:t>
            </w:r>
          </w:p>
        </w:tc>
      </w:tr>
    </w:tbl>
    <w:p w14:paraId="59D64F98" w14:textId="77777777" w:rsidR="00B9086B" w:rsidRPr="002204F8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b/>
          <w:sz w:val="20"/>
          <w:szCs w:val="20"/>
        </w:rPr>
        <w:t>OŚWIADCZAMY</w:t>
      </w:r>
      <w:r w:rsidRPr="002204F8">
        <w:rPr>
          <w:rFonts w:asciiTheme="minorHAnsi" w:hAnsiTheme="minorHAnsi" w:cstheme="minorHAnsi"/>
          <w:sz w:val="20"/>
          <w:szCs w:val="20"/>
        </w:rPr>
        <w:t>, że:</w:t>
      </w:r>
    </w:p>
    <w:p w14:paraId="0DB862D2" w14:textId="77777777" w:rsidR="00ED4154" w:rsidRPr="002204F8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2204F8">
        <w:rPr>
          <w:rFonts w:asciiTheme="minorHAnsi" w:hAnsiTheme="minorHAnsi" w:cstheme="minorHAnsi"/>
          <w:sz w:val="20"/>
          <w:szCs w:val="20"/>
        </w:rPr>
        <w:t>WZ</w:t>
      </w:r>
      <w:r w:rsidRPr="002204F8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2204F8">
        <w:rPr>
          <w:rFonts w:asciiTheme="minorHAnsi" w:hAnsiTheme="minorHAnsi" w:cstheme="minorHAnsi"/>
          <w:sz w:val="20"/>
          <w:szCs w:val="20"/>
        </w:rPr>
        <w:t xml:space="preserve">z </w:t>
      </w:r>
      <w:r w:rsidRPr="002204F8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2204F8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2204F8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2204F8">
        <w:rPr>
          <w:rFonts w:asciiTheme="minorHAnsi" w:hAnsiTheme="minorHAnsi" w:cstheme="minorHAnsi"/>
          <w:sz w:val="20"/>
          <w:szCs w:val="20"/>
        </w:rPr>
        <w:t>,</w:t>
      </w:r>
    </w:p>
    <w:p w14:paraId="75B3DBA4" w14:textId="77777777" w:rsidR="00EE7E2A" w:rsidRPr="002204F8" w:rsidRDefault="00FF57EE" w:rsidP="00EE7E2A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2204F8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2204F8">
        <w:rPr>
          <w:rFonts w:asciiTheme="minorHAnsi" w:hAnsiTheme="minorHAnsi" w:cstheme="minorHAnsi"/>
          <w:sz w:val="20"/>
          <w:szCs w:val="20"/>
        </w:rPr>
        <w:t>SWZ</w:t>
      </w:r>
      <w:r w:rsidR="00B87AFB" w:rsidRPr="002204F8">
        <w:rPr>
          <w:rFonts w:asciiTheme="minorHAnsi" w:hAnsiTheme="minorHAnsi" w:cstheme="minorHAnsi"/>
          <w:sz w:val="20"/>
          <w:szCs w:val="20"/>
        </w:rPr>
        <w:t>,</w:t>
      </w:r>
      <w:r w:rsidR="00C754AE" w:rsidRPr="002204F8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0FFE1C1D" w14:textId="77777777" w:rsidR="004E4F1B" w:rsidRPr="002204F8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22894FFD" w14:textId="77777777" w:rsidR="00BC4F99" w:rsidRPr="002204F8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2204F8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2204F8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2204F8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2204F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2204F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2204F8" w14:paraId="1AD1743A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8CE7362" w14:textId="77777777" w:rsidR="006522FA" w:rsidRPr="002204F8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32D1B3D" w14:textId="77777777" w:rsidR="006522FA" w:rsidRPr="002204F8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47AEC8C" w14:textId="77777777" w:rsidR="006522FA" w:rsidRPr="002204F8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2204F8" w14:paraId="37C6A57D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4A5D7" w14:textId="77777777" w:rsidR="006522FA" w:rsidRPr="002204F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B21F7" w14:textId="77777777" w:rsidR="006522FA" w:rsidRPr="002204F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DA1E" w14:textId="77777777" w:rsidR="006522FA" w:rsidRPr="002204F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2204F8" w14:paraId="37A9F4B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77829" w14:textId="77777777" w:rsidR="006522FA" w:rsidRPr="002204F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9AF3C" w14:textId="77777777" w:rsidR="006522FA" w:rsidRPr="002204F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71AE" w14:textId="77777777" w:rsidR="006522FA" w:rsidRPr="002204F8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E1E7F94" w14:textId="77777777" w:rsidR="00552F9C" w:rsidRPr="002204F8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4D5AB46" w14:textId="77777777" w:rsidR="002204F8" w:rsidRDefault="002204F8" w:rsidP="002204F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Zobowiązujemy się do odbierania odpadów medycznych na wezwanie Zamawiającego (poza harmonogramem) </w:t>
      </w:r>
      <w:r>
        <w:rPr>
          <w:rFonts w:ascii="Calibri" w:hAnsi="Calibri" w:cs="Calibri"/>
          <w:b/>
          <w:bCs/>
          <w:sz w:val="20"/>
          <w:szCs w:val="20"/>
        </w:rPr>
        <w:t xml:space="preserve">w ciągu maksymalnie  …..…...* godzin </w:t>
      </w:r>
      <w:r>
        <w:rPr>
          <w:rFonts w:ascii="Calibri" w:hAnsi="Calibri" w:cs="Calibri"/>
          <w:sz w:val="20"/>
          <w:szCs w:val="20"/>
        </w:rPr>
        <w:t>(24 godziny, 48 godzin)* od momentu zgłoszenia</w:t>
      </w:r>
      <w:r>
        <w:rPr>
          <w:rFonts w:ascii="Calibri" w:hAnsi="Calibri" w:cs="Calibri"/>
          <w:sz w:val="20"/>
          <w:szCs w:val="20"/>
        </w:rPr>
        <w:tab/>
        <w:t>wykonania usługi (telefonicznie lub za pomocą poczty elektronicznej)</w:t>
      </w:r>
    </w:p>
    <w:p w14:paraId="0418662A" w14:textId="77777777" w:rsidR="002204F8" w:rsidRPr="002204F8" w:rsidRDefault="002204F8" w:rsidP="002204F8">
      <w:pPr>
        <w:pStyle w:val="Akapitzlist"/>
        <w:spacing w:before="120" w:line="360" w:lineRule="auto"/>
        <w:ind w:left="567" w:hanging="42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</w:t>
      </w:r>
      <w:r w:rsidRPr="002204F8">
        <w:rPr>
          <w:rFonts w:ascii="Calibri" w:hAnsi="Calibri" w:cs="Calibri"/>
          <w:sz w:val="18"/>
          <w:szCs w:val="18"/>
        </w:rPr>
        <w:t>wpisać odpowiednio ilość godzin,</w:t>
      </w:r>
    </w:p>
    <w:p w14:paraId="3714028B" w14:textId="77777777" w:rsidR="002204F8" w:rsidRPr="002204F8" w:rsidRDefault="002204F8" w:rsidP="002204F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Emisja spalin</w:t>
      </w:r>
      <w:r>
        <w:rPr>
          <w:rFonts w:ascii="Calibri" w:hAnsi="Calibri" w:cs="Calibri"/>
          <w:bCs/>
          <w:sz w:val="20"/>
          <w:szCs w:val="20"/>
        </w:rPr>
        <w:t xml:space="preserve"> do środowiska przez pojazdy przewidziane do realizacji usługi objętej niniejszym zamówieniem: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994"/>
        <w:gridCol w:w="2169"/>
        <w:gridCol w:w="2112"/>
        <w:gridCol w:w="1977"/>
      </w:tblGrid>
      <w:tr w:rsidR="002204F8" w14:paraId="61C6F199" w14:textId="7777777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6B8F" w14:textId="77777777" w:rsidR="002204F8" w:rsidRDefault="002204F8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175A" w14:textId="77777777" w:rsidR="002204F8" w:rsidRDefault="002204F8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Marka/model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BFB3" w14:textId="77777777" w:rsidR="002204F8" w:rsidRDefault="002204F8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EE00" w14:textId="77777777" w:rsidR="002204F8" w:rsidRDefault="002204F8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Nr rejestracyjny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43C8" w14:textId="77777777" w:rsidR="002204F8" w:rsidRDefault="002204F8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Norma emisji spalin</w:t>
            </w:r>
          </w:p>
        </w:tc>
      </w:tr>
      <w:tr w:rsidR="002204F8" w14:paraId="156298B5" w14:textId="7777777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5F4A" w14:textId="77777777" w:rsidR="002204F8" w:rsidRDefault="002204F8">
            <w:pPr>
              <w:pStyle w:val="Akapitzlist"/>
              <w:spacing w:before="24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928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041D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AB8B" w14:textId="77777777" w:rsidR="002204F8" w:rsidRDefault="002204F8">
            <w:pPr>
              <w:pStyle w:val="Akapitzlist"/>
              <w:spacing w:before="240"/>
              <w:ind w:left="36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9A0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204F8" w14:paraId="71EB5348" w14:textId="7777777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1978" w14:textId="77777777" w:rsidR="002204F8" w:rsidRDefault="002204F8">
            <w:pPr>
              <w:pStyle w:val="Akapitzlist"/>
              <w:spacing w:before="24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F88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846D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2947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8745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204F8" w14:paraId="7DD89108" w14:textId="7777777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DC9A" w14:textId="77777777" w:rsidR="002204F8" w:rsidRDefault="002204F8">
            <w:pPr>
              <w:pStyle w:val="Akapitzlist"/>
              <w:spacing w:before="24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C12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2637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DE1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5FE4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204F8" w14:paraId="471932E6" w14:textId="77777777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CCA0" w14:textId="77777777" w:rsidR="002204F8" w:rsidRDefault="002204F8">
            <w:pPr>
              <w:pStyle w:val="Akapitzlist"/>
              <w:spacing w:before="24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058B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33B" w14:textId="77777777" w:rsidR="002204F8" w:rsidRDefault="002204F8">
            <w:pPr>
              <w:pStyle w:val="Akapitzlist"/>
              <w:spacing w:before="240"/>
              <w:ind w:left="36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130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7B6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CC27CF8" w14:textId="77777777" w:rsidR="002204F8" w:rsidRPr="002204F8" w:rsidRDefault="002204F8" w:rsidP="002204F8">
      <w:pPr>
        <w:pStyle w:val="Akapitzlist"/>
        <w:numPr>
          <w:ilvl w:val="1"/>
          <w:numId w:val="1"/>
        </w:numPr>
        <w:spacing w:before="12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Wykaz pojazdów elektrycznych lub napędzanych gazem ziemnym CNG/LNG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przewidzianych do realizacji usługi objętej niniejszym zamówieniem: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951"/>
        <w:gridCol w:w="2085"/>
        <w:gridCol w:w="2054"/>
        <w:gridCol w:w="1895"/>
      </w:tblGrid>
      <w:tr w:rsidR="002204F8" w14:paraId="3F3FE85A" w14:textId="77777777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00A6" w14:textId="77777777" w:rsidR="002204F8" w:rsidRDefault="002204F8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AFE1" w14:textId="77777777" w:rsidR="002204F8" w:rsidRDefault="002204F8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Marka/model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20D4" w14:textId="77777777" w:rsidR="002204F8" w:rsidRDefault="002204F8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59E8" w14:textId="77777777" w:rsidR="002204F8" w:rsidRDefault="002204F8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Nr rejestracyjny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DA8C" w14:textId="77777777" w:rsidR="002204F8" w:rsidRDefault="002204F8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Rodzaj napędu</w:t>
            </w:r>
          </w:p>
        </w:tc>
      </w:tr>
      <w:tr w:rsidR="002204F8" w14:paraId="45B0212C" w14:textId="77777777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A714" w14:textId="77777777" w:rsidR="002204F8" w:rsidRDefault="002204F8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70B3" w14:textId="77777777" w:rsidR="002204F8" w:rsidRDefault="002204F8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52FA" w14:textId="77777777" w:rsidR="002204F8" w:rsidRDefault="002204F8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1365" w14:textId="77777777" w:rsidR="002204F8" w:rsidRDefault="002204F8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C39C" w14:textId="77777777" w:rsidR="002204F8" w:rsidRDefault="002204F8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2204F8" w14:paraId="53E14ABF" w14:textId="77777777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7C3D" w14:textId="77777777" w:rsidR="002204F8" w:rsidRDefault="002204F8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EF2D" w14:textId="77777777" w:rsidR="002204F8" w:rsidRDefault="002204F8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1F8" w14:textId="77777777" w:rsidR="002204F8" w:rsidRDefault="002204F8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5203" w14:textId="77777777" w:rsidR="002204F8" w:rsidRDefault="002204F8">
            <w:pPr>
              <w:pStyle w:val="Akapitzlist"/>
              <w:spacing w:line="480" w:lineRule="auto"/>
              <w:ind w:left="36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502" w14:textId="77777777" w:rsidR="002204F8" w:rsidRDefault="002204F8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04FD663E" w14:textId="77777777" w:rsidR="002204F8" w:rsidRPr="002204F8" w:rsidRDefault="002204F8" w:rsidP="002204F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Unieszkodliwianie odpadów medycznych będzie odbywało się  w instalacji położonej ………………………………………………………………………………………………………………. (adres).</w:t>
      </w:r>
    </w:p>
    <w:p w14:paraId="02660776" w14:textId="77777777" w:rsidR="00640768" w:rsidRPr="002204F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2204F8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2204F8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2204F8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2204F8">
        <w:rPr>
          <w:rFonts w:asciiTheme="minorHAnsi" w:hAnsiTheme="minorHAnsi" w:cstheme="minorHAnsi"/>
          <w:sz w:val="20"/>
          <w:szCs w:val="20"/>
        </w:rPr>
        <w:t>, które zostały z</w:t>
      </w:r>
      <w:r w:rsidRPr="002204F8">
        <w:rPr>
          <w:rFonts w:asciiTheme="minorHAnsi" w:hAnsiTheme="minorHAnsi" w:cstheme="minorHAnsi"/>
          <w:sz w:val="20"/>
          <w:szCs w:val="20"/>
        </w:rPr>
        <w:t>a</w:t>
      </w:r>
      <w:r w:rsidRPr="002204F8">
        <w:rPr>
          <w:rFonts w:asciiTheme="minorHAnsi" w:hAnsiTheme="minorHAnsi" w:cstheme="minorHAnsi"/>
          <w:sz w:val="20"/>
          <w:szCs w:val="20"/>
        </w:rPr>
        <w:t>warte w S</w:t>
      </w:r>
      <w:r w:rsidR="006522FA" w:rsidRPr="002204F8">
        <w:rPr>
          <w:rFonts w:asciiTheme="minorHAnsi" w:hAnsiTheme="minorHAnsi" w:cstheme="minorHAnsi"/>
          <w:sz w:val="20"/>
          <w:szCs w:val="20"/>
        </w:rPr>
        <w:t>WZ</w:t>
      </w:r>
      <w:r w:rsidRPr="002204F8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2204F8">
        <w:rPr>
          <w:rFonts w:asciiTheme="minorHAnsi" w:hAnsiTheme="minorHAnsi" w:cstheme="minorHAnsi"/>
          <w:sz w:val="20"/>
          <w:szCs w:val="20"/>
        </w:rPr>
        <w:t>,</w:t>
      </w:r>
      <w:r w:rsidRPr="002204F8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2204F8">
        <w:rPr>
          <w:rFonts w:asciiTheme="minorHAnsi" w:hAnsiTheme="minorHAnsi" w:cstheme="minorHAnsi"/>
          <w:sz w:val="20"/>
          <w:szCs w:val="20"/>
        </w:rPr>
        <w:t>,</w:t>
      </w:r>
      <w:r w:rsidRPr="002204F8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2204F8">
        <w:rPr>
          <w:rFonts w:asciiTheme="minorHAnsi" w:hAnsiTheme="minorHAnsi" w:cstheme="minorHAnsi"/>
          <w:sz w:val="20"/>
          <w:szCs w:val="20"/>
        </w:rPr>
        <w:t>,</w:t>
      </w:r>
    </w:p>
    <w:p w14:paraId="1F38F31D" w14:textId="77777777" w:rsidR="00525EFF" w:rsidRPr="002204F8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2204F8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204F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2204F8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2204F8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204F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2204F8">
        <w:rPr>
          <w:rFonts w:asciiTheme="minorHAnsi" w:hAnsiTheme="minorHAnsi" w:cstheme="minorHAnsi"/>
          <w:sz w:val="20"/>
          <w:szCs w:val="20"/>
        </w:rPr>
        <w:t>.</w:t>
      </w:r>
    </w:p>
    <w:p w14:paraId="66D370AF" w14:textId="77777777" w:rsidR="002C23F2" w:rsidRPr="002204F8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204F8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2204F8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2204F8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2204F8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2204F8">
        <w:rPr>
          <w:rFonts w:asciiTheme="minorHAnsi" w:hAnsiTheme="minorHAnsi" w:cstheme="minorHAnsi"/>
          <w:bCs/>
          <w:sz w:val="20"/>
          <w:szCs w:val="20"/>
        </w:rPr>
        <w:t>:</w:t>
      </w:r>
    </w:p>
    <w:p w14:paraId="5896CF8D" w14:textId="2FFDC1C2" w:rsidR="00CE1552" w:rsidRPr="002204F8" w:rsidRDefault="002204F8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204F8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5F9AF33" wp14:editId="569868EA">
            <wp:extent cx="1809750" cy="219075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5363B" w14:textId="77777777" w:rsidR="00CE1552" w:rsidRPr="002204F8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204F8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2204F8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2204F8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2204F8">
        <w:rPr>
          <w:rFonts w:asciiTheme="minorHAnsi" w:hAnsiTheme="minorHAnsi" w:cstheme="minorHAnsi"/>
          <w:bCs/>
          <w:sz w:val="20"/>
          <w:szCs w:val="20"/>
        </w:rPr>
        <w:t>).</w:t>
      </w:r>
    </w:p>
    <w:p w14:paraId="591E3F63" w14:textId="77777777" w:rsidR="003A37A9" w:rsidRPr="002204F8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78729D84" w14:textId="39DFA6A7" w:rsidR="003A37A9" w:rsidRPr="002204F8" w:rsidRDefault="002204F8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204F8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6C32DB0" wp14:editId="5B1B1ACA">
            <wp:extent cx="2295525" cy="276225"/>
            <wp:effectExtent l="0" t="0" r="0" b="0"/>
            <wp:docPr id="155453241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1C803" w14:textId="77777777" w:rsidR="003A37A9" w:rsidRPr="002204F8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204F8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2204F8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2204F8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2204F8" w14:paraId="3A88EBD2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330D0F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204F8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88B67E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204F8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CDC289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204F8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DACD58B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204F8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2204F8" w14:paraId="6AA42DB5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A537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538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382C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A927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2204F8" w14:paraId="7BD47930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725D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2C0E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FFDB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E9E" w14:textId="77777777" w:rsidR="003A37A9" w:rsidRPr="002204F8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213A25D1" w14:textId="77777777" w:rsidR="00525EFF" w:rsidRPr="002204F8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2204F8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2204F8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2204F8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2204F8">
        <w:rPr>
          <w:rFonts w:asciiTheme="minorHAnsi" w:hAnsiTheme="minorHAnsi" w:cstheme="minorHAnsi"/>
          <w:sz w:val="20"/>
          <w:szCs w:val="20"/>
        </w:rPr>
        <w:t>przedmiotowego postępowania</w:t>
      </w:r>
      <w:r w:rsidRPr="002204F8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2204F8" w14:paraId="4F64AA92" w14:textId="77777777" w:rsidTr="00B56BE6">
        <w:tc>
          <w:tcPr>
            <w:tcW w:w="1984" w:type="dxa"/>
            <w:vAlign w:val="center"/>
          </w:tcPr>
          <w:p w14:paraId="4EC994AC" w14:textId="77777777" w:rsidR="00AE2ACB" w:rsidRPr="002204F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26596AD8" w14:textId="77777777" w:rsidR="00AE2ACB" w:rsidRPr="002204F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204F8" w14:paraId="2335CC90" w14:textId="77777777" w:rsidTr="00B56BE6">
        <w:tc>
          <w:tcPr>
            <w:tcW w:w="1984" w:type="dxa"/>
            <w:vAlign w:val="center"/>
          </w:tcPr>
          <w:p w14:paraId="63F09587" w14:textId="77777777" w:rsidR="00AE2ACB" w:rsidRPr="002204F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1FA54ADD" w14:textId="77777777" w:rsidR="00AE2ACB" w:rsidRPr="002204F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204F8" w14:paraId="0C0EC987" w14:textId="77777777" w:rsidTr="00B56BE6">
        <w:tc>
          <w:tcPr>
            <w:tcW w:w="1984" w:type="dxa"/>
            <w:vAlign w:val="center"/>
          </w:tcPr>
          <w:p w14:paraId="61F586B4" w14:textId="77777777" w:rsidR="00AE2ACB" w:rsidRPr="002204F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204F8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233D91CA" w14:textId="77777777" w:rsidR="00AE2ACB" w:rsidRPr="002204F8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2E55FD09" w14:textId="77777777" w:rsidR="00525EFF" w:rsidRPr="002204F8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2204F8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2204F8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2204F8">
        <w:rPr>
          <w:rFonts w:asciiTheme="minorHAnsi" w:hAnsiTheme="minorHAnsi" w:cstheme="minorHAnsi"/>
          <w:sz w:val="20"/>
          <w:szCs w:val="20"/>
        </w:rPr>
        <w:t>, stanowiąc</w:t>
      </w:r>
      <w:r w:rsidRPr="002204F8">
        <w:rPr>
          <w:rFonts w:asciiTheme="minorHAnsi" w:hAnsiTheme="minorHAnsi" w:cstheme="minorHAnsi"/>
          <w:sz w:val="20"/>
          <w:szCs w:val="20"/>
        </w:rPr>
        <w:t>e</w:t>
      </w:r>
      <w:r w:rsidR="00AF4AC3" w:rsidRPr="002204F8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2204F8">
        <w:rPr>
          <w:rFonts w:asciiTheme="minorHAnsi" w:hAnsiTheme="minorHAnsi" w:cstheme="minorHAnsi"/>
          <w:sz w:val="20"/>
          <w:szCs w:val="20"/>
        </w:rPr>
        <w:t>:</w:t>
      </w:r>
    </w:p>
    <w:p w14:paraId="33D91691" w14:textId="77777777" w:rsidR="009B316D" w:rsidRPr="002204F8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204F8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2204F8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2204F8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2A43796A" w14:textId="77777777" w:rsidR="007D475B" w:rsidRPr="002204F8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204F8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2204F8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7995AEF2" w14:textId="77777777" w:rsidR="0097776D" w:rsidRPr="002204F8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204F8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2204F8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2204F8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2204F8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7E657924" w14:textId="77777777" w:rsidR="004D4F17" w:rsidRPr="002204F8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15E54467" w14:textId="77777777" w:rsidR="00814ACA" w:rsidRPr="002204F8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2204F8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177DF3AB" w14:textId="77777777" w:rsidR="00814ACA" w:rsidRPr="002204F8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2204F8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2204F8">
        <w:rPr>
          <w:rFonts w:asciiTheme="minorHAnsi" w:hAnsiTheme="minorHAnsi" w:cstheme="minorHAnsi"/>
          <w:iCs/>
          <w:sz w:val="16"/>
          <w:szCs w:val="16"/>
        </w:rPr>
        <w:t>[podpis</w:t>
      </w:r>
      <w:r w:rsidRPr="002204F8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2204F8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2204F8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2204F8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47D9C" w14:textId="77777777" w:rsidR="00901C1F" w:rsidRDefault="00901C1F" w:rsidP="00FF57EE">
      <w:r>
        <w:separator/>
      </w:r>
    </w:p>
  </w:endnote>
  <w:endnote w:type="continuationSeparator" w:id="0">
    <w:p w14:paraId="2CF3BBE8" w14:textId="77777777" w:rsidR="00901C1F" w:rsidRDefault="00901C1F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231E8" w14:textId="77777777" w:rsidR="00EE7E2A" w:rsidRDefault="00EE7E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D3278" w14:textId="4F9A9D51" w:rsidR="002204F8" w:rsidRPr="002204F8" w:rsidRDefault="00563DC0" w:rsidP="002204F8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bookmarkStart w:id="1" w:name="_Hlk204079734"/>
    <w:bookmarkStart w:id="2" w:name="_Hlk204666669"/>
    <w:r w:rsidR="002204F8"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169B1F7F" wp14:editId="7F85EB23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820773267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FDB24F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2204F8" w:rsidRPr="002204F8">
      <w:rPr>
        <w:rFonts w:ascii="Arial" w:hAnsi="Arial"/>
        <w:szCs w:val="20"/>
        <w:lang w:val="en-US" w:bidi="ar-IQ"/>
      </w:rPr>
      <w:tab/>
    </w:r>
  </w:p>
  <w:p w14:paraId="693F8BE5" w14:textId="3135392A" w:rsidR="00563DC0" w:rsidRPr="00563DC0" w:rsidRDefault="002204F8" w:rsidP="002204F8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2204F8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2204F8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2204F8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bookmarkEnd w:id="2"/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2204F8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F9EAC" w14:textId="77777777" w:rsidR="00EE7E2A" w:rsidRDefault="00EE7E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5CC4" w14:textId="77777777" w:rsidR="00901C1F" w:rsidRDefault="00901C1F" w:rsidP="00FF57EE">
      <w:r>
        <w:separator/>
      </w:r>
    </w:p>
  </w:footnote>
  <w:footnote w:type="continuationSeparator" w:id="0">
    <w:p w14:paraId="77CB33D8" w14:textId="77777777" w:rsidR="00901C1F" w:rsidRDefault="00901C1F" w:rsidP="00FF57EE">
      <w:r>
        <w:continuationSeparator/>
      </w:r>
    </w:p>
  </w:footnote>
  <w:footnote w:id="1">
    <w:p w14:paraId="226DC55F" w14:textId="77777777" w:rsidR="00563DC0" w:rsidRPr="002204F8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2204F8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2204F8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68399C69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2204F8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2204F8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C0785C" w:rsidRPr="002204F8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2204F8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05324C41" w14:textId="77777777" w:rsidR="00C754AE" w:rsidRPr="002204F8" w:rsidRDefault="00C754AE">
      <w:pPr>
        <w:pStyle w:val="Tekstprzypisudolnego"/>
        <w:rPr>
          <w:rFonts w:asciiTheme="minorHAnsi" w:hAnsiTheme="minorHAnsi" w:cstheme="minorHAnsi"/>
          <w:color w:val="0070C0"/>
        </w:rPr>
      </w:pPr>
      <w:r w:rsidRPr="002204F8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2204F8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75A40080" w14:textId="77777777" w:rsidR="00640768" w:rsidRPr="002204F8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2204F8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FB412C1" w14:textId="77777777" w:rsidR="00640768" w:rsidRPr="002204F8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2204F8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2204F8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2204F8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2A405174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2204F8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2204F8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2204F8">
        <w:rPr>
          <w:rFonts w:asciiTheme="minorHAnsi" w:hAnsiTheme="minorHAnsi" w:cstheme="minorHAnsi"/>
          <w:sz w:val="16"/>
          <w:szCs w:val="16"/>
        </w:rPr>
        <w:t xml:space="preserve"> 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008192BB" w14:textId="77777777" w:rsidR="00FD166E" w:rsidRPr="002204F8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2204F8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2204F8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2204F8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2204F8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13B6" w14:textId="77777777" w:rsidR="00EE7E2A" w:rsidRDefault="00EE7E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38580" w14:textId="77777777" w:rsidR="002204F8" w:rsidRPr="002204F8" w:rsidRDefault="002204F8" w:rsidP="002204F8">
    <w:pPr>
      <w:spacing w:line="360" w:lineRule="auto"/>
      <w:jc w:val="both"/>
      <w:rPr>
        <w:rFonts w:ascii="Calibri" w:hAnsi="Calibri" w:cs="Calibri"/>
        <w:sz w:val="16"/>
        <w:szCs w:val="16"/>
        <w:lang w:val="en-US" w:bidi="ar-IQ"/>
      </w:rPr>
    </w:pPr>
    <w:bookmarkStart w:id="0" w:name="_Hlk233191860"/>
  </w:p>
  <w:p w14:paraId="60E56ED7" w14:textId="02F13FCE" w:rsidR="002204F8" w:rsidRPr="002204F8" w:rsidRDefault="002204F8" w:rsidP="002204F8">
    <w:pPr>
      <w:jc w:val="center"/>
      <w:rPr>
        <w:rFonts w:ascii="Calibri" w:hAnsi="Calibri" w:cs="Calibri"/>
        <w:b/>
        <w:sz w:val="20"/>
        <w:szCs w:val="20"/>
        <w:lang w:val="en-US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F3D971" wp14:editId="1EC83DA2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DA2B29" w14:textId="77777777" w:rsidR="002204F8" w:rsidRPr="002204F8" w:rsidRDefault="002204F8" w:rsidP="002204F8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 w:rsidRPr="002204F8">
      <w:rPr>
        <w:rFonts w:ascii="Calibri" w:hAnsi="Calibri" w:cs="Calibri"/>
        <w:b/>
        <w:sz w:val="20"/>
        <w:szCs w:val="20"/>
        <w:lang w:val="en-US" w:bidi="ar-IQ"/>
      </w:rPr>
      <w:t xml:space="preserve">    </w:t>
    </w:r>
    <w:r w:rsidRPr="002204F8">
      <w:rPr>
        <w:rFonts w:ascii="Calibri" w:eastAsia="Batang" w:hAnsi="Calibri" w:cs="Calibri"/>
        <w:b/>
        <w:sz w:val="22"/>
        <w:szCs w:val="22"/>
        <w:lang w:val="en-US" w:bidi="ar-IQ"/>
      </w:rPr>
      <w:t>Samodzielny Publiczny Zakład Opieki Zdrowotnej w Siedlcach</w:t>
    </w:r>
    <w:r w:rsidRPr="002204F8">
      <w:rPr>
        <w:rFonts w:ascii="Calibri" w:eastAsia="Batang" w:hAnsi="Calibri" w:cs="Calibri"/>
        <w:b/>
        <w:sz w:val="22"/>
        <w:szCs w:val="22"/>
        <w:lang w:val="en-US" w:bidi="ar-IQ"/>
      </w:rPr>
      <w:br/>
      <w:t>ul. Jana Kilińskiego 29, 08 -110 Siedlce</w:t>
    </w:r>
    <w:r w:rsidRPr="002204F8">
      <w:rPr>
        <w:rFonts w:ascii="Calibri" w:eastAsia="Batang" w:hAnsi="Calibri" w:cs="Calibri"/>
        <w:b/>
        <w:sz w:val="20"/>
        <w:szCs w:val="20"/>
        <w:lang w:val="en-US" w:bidi="ar-IQ"/>
      </w:rPr>
      <w:br/>
      <w:t xml:space="preserve">tel. 25 632 27 97, e-mail: </w:t>
    </w:r>
    <w:hyperlink r:id="rId2" w:history="1">
      <w:r w:rsidRPr="002204F8">
        <w:rPr>
          <w:rFonts w:ascii="Calibri" w:eastAsia="Batang" w:hAnsi="Calibri" w:cs="Calibri"/>
          <w:b/>
          <w:color w:val="0000FF"/>
          <w:sz w:val="20"/>
          <w:szCs w:val="20"/>
          <w:u w:val="single"/>
          <w:lang w:val="en-US" w:bidi="ar-IQ"/>
        </w:rPr>
        <w:t>sekretariat@spzoz-siedlce.pl</w:t>
      </w:r>
    </w:hyperlink>
    <w:r w:rsidRPr="002204F8">
      <w:rPr>
        <w:rFonts w:ascii="Calibri" w:eastAsia="Batang" w:hAnsi="Calibri" w:cs="Calibri"/>
        <w:b/>
        <w:sz w:val="20"/>
        <w:szCs w:val="20"/>
        <w:lang w:val="en-US" w:bidi="ar-IQ"/>
      </w:rPr>
      <w:t>,</w:t>
    </w:r>
  </w:p>
  <w:p w14:paraId="38B6A3CE" w14:textId="3C312F55" w:rsidR="002204F8" w:rsidRPr="002204F8" w:rsidRDefault="002204F8" w:rsidP="002204F8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69CB215C" wp14:editId="5C441D9E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780924808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1AB1B4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2204F8">
      <w:rPr>
        <w:rFonts w:ascii="Calibri" w:eastAsia="Batang" w:hAnsi="Calibri" w:cs="Calibri"/>
        <w:b/>
        <w:sz w:val="20"/>
        <w:szCs w:val="20"/>
        <w:lang w:val="en-US" w:bidi="ar-IQ"/>
      </w:rPr>
      <w:t xml:space="preserve"> www.spzoz-siedlce.pl</w:t>
    </w:r>
  </w:p>
  <w:bookmarkEnd w:id="0"/>
  <w:p w14:paraId="08F59D46" w14:textId="77777777" w:rsidR="002204F8" w:rsidRDefault="002204F8">
    <w:pPr>
      <w:pStyle w:val="Nagwek"/>
      <w:rPr>
        <w:sz w:val="20"/>
        <w:szCs w:val="20"/>
      </w:rPr>
    </w:pPr>
  </w:p>
  <w:p w14:paraId="4E9D8BAA" w14:textId="13D90DDD" w:rsidR="00AE2ACB" w:rsidRPr="002204F8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2204F8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2204F8">
      <w:rPr>
        <w:rFonts w:asciiTheme="minorHAnsi" w:hAnsiTheme="minorHAnsi" w:cstheme="minorHAnsi"/>
        <w:sz w:val="18"/>
        <w:szCs w:val="18"/>
      </w:rPr>
      <w:t xml:space="preserve"> </w:t>
    </w:r>
    <w:r w:rsidR="00EE7E2A" w:rsidRPr="002204F8">
      <w:rPr>
        <w:rFonts w:asciiTheme="minorHAnsi" w:hAnsiTheme="minorHAnsi" w:cstheme="minorHAnsi"/>
        <w:sz w:val="18"/>
        <w:szCs w:val="18"/>
      </w:rPr>
      <w:t>odpady medyczne/582/2026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4984" w14:textId="77777777" w:rsidR="00EE7E2A" w:rsidRDefault="00EE7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78468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68592828">
    <w:abstractNumId w:val="3"/>
  </w:num>
  <w:num w:numId="2" w16cid:durableId="1880046571">
    <w:abstractNumId w:val="1"/>
  </w:num>
  <w:num w:numId="3" w16cid:durableId="1518886909">
    <w:abstractNumId w:val="2"/>
  </w:num>
  <w:num w:numId="4" w16cid:durableId="897056942">
    <w:abstractNumId w:val="4"/>
  </w:num>
  <w:num w:numId="5" w16cid:durableId="886332294">
    <w:abstractNumId w:val="0"/>
  </w:num>
  <w:num w:numId="6" w16cid:durableId="1880556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1F"/>
    <w:rsid w:val="00017B94"/>
    <w:rsid w:val="00077EBA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04F8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01C1F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E7E2A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BC672"/>
  <w15:chartTrackingRefBased/>
  <w15:docId w15:val="{B495F57F-A93A-415D-94C9-E5581D96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674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2026-07-22T06:57:00Z</cp:lastPrinted>
  <dcterms:created xsi:type="dcterms:W3CDTF">2026-07-22T06:57:00Z</dcterms:created>
  <dcterms:modified xsi:type="dcterms:W3CDTF">2026-07-22T06:57:00Z</dcterms:modified>
</cp:coreProperties>
</file>